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F9DEF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Raymond CHAMBRE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fl.1402-5)</w:t>
      </w:r>
    </w:p>
    <w:p w14:paraId="048ADDDA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5E6DA9C4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</w:p>
    <w:p w14:paraId="3016BF89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</w:p>
    <w:p w14:paraId="73BEC3DB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1402/3</w:t>
      </w:r>
      <w:r>
        <w:rPr>
          <w:rFonts w:ascii="Times New Roman" w:hAnsi="Times New Roman" w:cs="Times New Roman"/>
          <w:sz w:val="24"/>
          <w:szCs w:val="24"/>
        </w:rPr>
        <w:tab/>
        <w:t>He was admitted a serving-man into the Goldsmiths’ Company.</w:t>
      </w:r>
    </w:p>
    <w:p w14:paraId="786CA7A2" w14:textId="77777777" w:rsidR="005B4F9E" w:rsidRDefault="005B4F9E" w:rsidP="005B4F9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p.159)</w:t>
      </w:r>
    </w:p>
    <w:p w14:paraId="7B67F473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1403/4</w:t>
      </w:r>
      <w:r>
        <w:rPr>
          <w:rFonts w:ascii="Times New Roman" w:hAnsi="Times New Roman" w:cs="Times New Roman"/>
          <w:sz w:val="24"/>
          <w:szCs w:val="24"/>
        </w:rPr>
        <w:tab/>
        <w:t>He entered the yeomanry of the Goldsmiths.  (ibid.)</w:t>
      </w:r>
    </w:p>
    <w:p w14:paraId="5E19D0B1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His former Master, John Goodman(q.v.), bequeathed him 40s in his Will.</w:t>
      </w:r>
    </w:p>
    <w:p w14:paraId="1F680C51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75AD361F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</w:p>
    <w:p w14:paraId="11023408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</w:p>
    <w:p w14:paraId="1C92D89F" w14:textId="77777777" w:rsidR="005B4F9E" w:rsidRDefault="005B4F9E" w:rsidP="005B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2021</w:t>
      </w:r>
    </w:p>
    <w:p w14:paraId="0AB6AC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BDB06" w14:textId="77777777" w:rsidR="005B4F9E" w:rsidRDefault="005B4F9E" w:rsidP="009139A6">
      <w:r>
        <w:separator/>
      </w:r>
    </w:p>
  </w:endnote>
  <w:endnote w:type="continuationSeparator" w:id="0">
    <w:p w14:paraId="496B68C1" w14:textId="77777777" w:rsidR="005B4F9E" w:rsidRDefault="005B4F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02C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33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5C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E1AFE" w14:textId="77777777" w:rsidR="005B4F9E" w:rsidRDefault="005B4F9E" w:rsidP="009139A6">
      <w:r>
        <w:separator/>
      </w:r>
    </w:p>
  </w:footnote>
  <w:footnote w:type="continuationSeparator" w:id="0">
    <w:p w14:paraId="26BC624F" w14:textId="77777777" w:rsidR="005B4F9E" w:rsidRDefault="005B4F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C37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78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51E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9E"/>
    <w:rsid w:val="000666E0"/>
    <w:rsid w:val="002510B7"/>
    <w:rsid w:val="005B4F9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94A3C"/>
  <w15:chartTrackingRefBased/>
  <w15:docId w15:val="{1177304D-66C0-4390-A0E5-A54C19A5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F9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2021-08-02T20:59:00Z</dcterms:created>
  <dcterms:modified xsi:type="dcterms:W3CDTF">2021-08-02T20:59:00Z</dcterms:modified>
</cp:coreProperties>
</file>